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410" w:rsidRDefault="004662B9" w:rsidP="004223BA">
      <w:pPr>
        <w:pStyle w:val="Heading1"/>
        <w:spacing w:before="0"/>
        <w:jc w:val="center"/>
        <w:rPr>
          <w:rFonts w:ascii="Khmer UI" w:hAnsi="Khmer UI" w:cs="Khmer UI"/>
          <w:b w:val="0"/>
          <w:color w:val="548DD4"/>
          <w:sz w:val="52"/>
          <w:szCs w:val="52"/>
          <w:lang w:val="en-GB"/>
        </w:rPr>
      </w:pPr>
      <w:bookmarkStart w:id="0" w:name="_Toc392097520"/>
      <w:bookmarkStart w:id="1" w:name="_GoBack"/>
      <w:bookmarkEnd w:id="1"/>
      <w:r w:rsidRPr="00C5380F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Transfer from account abroad  ICM MT-101</w:t>
      </w:r>
    </w:p>
    <w:p w:rsidR="004223BA" w:rsidRPr="004223BA" w:rsidRDefault="004223BA" w:rsidP="004223BA">
      <w:pPr>
        <w:spacing w:after="0" w:line="240" w:lineRule="auto"/>
        <w:ind w:left="2608" w:firstLine="1304"/>
        <w:rPr>
          <w:rFonts w:ascii="Khmer UI" w:hAnsi="Khmer UI" w:cs="Khmer UI"/>
          <w:color w:val="548DD4"/>
          <w:sz w:val="44"/>
          <w:szCs w:val="44"/>
          <w:lang w:val="en-GB"/>
        </w:rPr>
      </w:pPr>
      <w:r w:rsidRPr="004223BA">
        <w:rPr>
          <w:rFonts w:ascii="Khmer UI" w:hAnsi="Khmer UI" w:cs="Khmer UI"/>
          <w:color w:val="548DD4"/>
          <w:sz w:val="44"/>
          <w:szCs w:val="44"/>
          <w:lang w:val="en-GB"/>
        </w:rPr>
        <w:t>Regular transfer</w:t>
      </w:r>
    </w:p>
    <w:p w:rsidR="00412B23" w:rsidRDefault="004223BA" w:rsidP="004223BA">
      <w:pPr>
        <w:spacing w:after="0" w:line="240" w:lineRule="auto"/>
        <w:ind w:left="2608" w:firstLine="1304"/>
        <w:rPr>
          <w:sz w:val="44"/>
          <w:szCs w:val="44"/>
          <w:lang w:val="en-GB"/>
        </w:rPr>
      </w:pPr>
      <w:r w:rsidRPr="004223BA">
        <w:rPr>
          <w:rFonts w:ascii="Khmer UI" w:hAnsi="Khmer UI" w:cs="Khmer UI"/>
          <w:color w:val="548DD4"/>
          <w:sz w:val="44"/>
          <w:szCs w:val="44"/>
          <w:lang w:val="en-GB"/>
        </w:rPr>
        <w:t>Transfer to own account</w:t>
      </w:r>
    </w:p>
    <w:p w:rsidR="00412B23" w:rsidRPr="00412B23" w:rsidRDefault="00412B23" w:rsidP="00412B23">
      <w:pPr>
        <w:rPr>
          <w:sz w:val="44"/>
          <w:szCs w:val="44"/>
          <w:lang w:val="en-GB"/>
        </w:rPr>
      </w:pPr>
    </w:p>
    <w:p w:rsidR="00412B23" w:rsidRPr="00E542E7" w:rsidRDefault="00412B23" w:rsidP="00412B23">
      <w:pPr>
        <w:pStyle w:val="Heading1"/>
        <w:rPr>
          <w:rFonts w:ascii="Verdana" w:hAnsi="Verdana"/>
          <w:lang w:val="en-GB"/>
        </w:rPr>
      </w:pPr>
      <w:r>
        <w:rPr>
          <w:sz w:val="44"/>
          <w:szCs w:val="44"/>
          <w:lang w:val="en-GB"/>
        </w:rPr>
        <w:tab/>
      </w:r>
      <w:r w:rsidRPr="00E542E7">
        <w:rPr>
          <w:rFonts w:ascii="Verdana" w:hAnsi="Verdana"/>
          <w:lang w:val="en-GB"/>
        </w:rPr>
        <w:t>Change log</w:t>
      </w:r>
    </w:p>
    <w:p w:rsidR="00412B23" w:rsidRPr="00E542E7" w:rsidRDefault="00412B23" w:rsidP="00412B23">
      <w:pPr>
        <w:rPr>
          <w:rFonts w:ascii="Verdana" w:hAnsi="Verdana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3663"/>
        <w:gridCol w:w="6095"/>
      </w:tblGrid>
      <w:tr w:rsidR="00412B23" w:rsidRPr="00E542E7" w:rsidTr="002F693A">
        <w:tc>
          <w:tcPr>
            <w:tcW w:w="4525" w:type="dxa"/>
            <w:shd w:val="clear" w:color="auto" w:fill="B6DDE8"/>
          </w:tcPr>
          <w:p w:rsidR="00412B23" w:rsidRPr="00B74FB2" w:rsidRDefault="00412B23" w:rsidP="00A31805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Version no.</w:t>
            </w:r>
          </w:p>
        </w:tc>
        <w:tc>
          <w:tcPr>
            <w:tcW w:w="3663" w:type="dxa"/>
            <w:shd w:val="clear" w:color="auto" w:fill="B6DDE8"/>
          </w:tcPr>
          <w:p w:rsidR="00412B23" w:rsidRPr="00B74FB2" w:rsidRDefault="00412B23" w:rsidP="00A31805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6095" w:type="dxa"/>
            <w:shd w:val="clear" w:color="auto" w:fill="B6DDE8"/>
          </w:tcPr>
          <w:p w:rsidR="00412B23" w:rsidRPr="00B74FB2" w:rsidRDefault="00412B23" w:rsidP="00A31805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Change</w:t>
            </w:r>
          </w:p>
        </w:tc>
      </w:tr>
      <w:tr w:rsidR="00412B23" w:rsidRPr="00E542E7" w:rsidTr="002F693A">
        <w:tc>
          <w:tcPr>
            <w:tcW w:w="4525" w:type="dxa"/>
          </w:tcPr>
          <w:p w:rsidR="00412B23" w:rsidRPr="00B74FB2" w:rsidRDefault="00412B23" w:rsidP="00A31805">
            <w:pPr>
              <w:spacing w:after="0" w:line="240" w:lineRule="auto"/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0.1</w:t>
            </w:r>
          </w:p>
        </w:tc>
        <w:tc>
          <w:tcPr>
            <w:tcW w:w="3663" w:type="dxa"/>
          </w:tcPr>
          <w:p w:rsidR="00412B23" w:rsidRPr="00B74FB2" w:rsidRDefault="00412B23" w:rsidP="00A31805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15</w:t>
            </w:r>
            <w:r w:rsidRPr="00B74FB2">
              <w:rPr>
                <w:rFonts w:ascii="Verdana" w:hAnsi="Verdana"/>
                <w:lang w:val="en-GB"/>
              </w:rPr>
              <w:t>.07.2014</w:t>
            </w:r>
          </w:p>
        </w:tc>
        <w:tc>
          <w:tcPr>
            <w:tcW w:w="6095" w:type="dxa"/>
          </w:tcPr>
          <w:p w:rsidR="00412B23" w:rsidRPr="00B74FB2" w:rsidRDefault="00412B23" w:rsidP="00A31805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New design</w:t>
            </w:r>
          </w:p>
        </w:tc>
      </w:tr>
      <w:tr w:rsidR="00412B23" w:rsidRPr="00574806" w:rsidTr="002F693A">
        <w:tc>
          <w:tcPr>
            <w:tcW w:w="4525" w:type="dxa"/>
          </w:tcPr>
          <w:p w:rsidR="00412B23" w:rsidRPr="00B74FB2" w:rsidRDefault="00412B23" w:rsidP="00A31805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0.2</w:t>
            </w:r>
          </w:p>
        </w:tc>
        <w:tc>
          <w:tcPr>
            <w:tcW w:w="3663" w:type="dxa"/>
          </w:tcPr>
          <w:p w:rsidR="00412B23" w:rsidRDefault="00412B23" w:rsidP="00A31805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29.10.2014</w:t>
            </w:r>
          </w:p>
        </w:tc>
        <w:tc>
          <w:tcPr>
            <w:tcW w:w="6095" w:type="dxa"/>
          </w:tcPr>
          <w:p w:rsidR="00412B23" w:rsidRDefault="00412B23" w:rsidP="00A31805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Remarks in English</w:t>
            </w:r>
          </w:p>
          <w:p w:rsidR="00412B23" w:rsidRDefault="00412B23" w:rsidP="00A31805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CGI rules added in Remarks</w:t>
            </w:r>
          </w:p>
          <w:p w:rsidR="00412B23" w:rsidRDefault="00412B23" w:rsidP="00A31805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Danish Clearing rules for addresses.</w:t>
            </w:r>
          </w:p>
          <w:p w:rsidR="00AA0572" w:rsidRDefault="00AA0572" w:rsidP="00A31805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“OR” Tags changed to “Required”</w:t>
            </w:r>
          </w:p>
        </w:tc>
      </w:tr>
      <w:tr w:rsidR="002F693A" w:rsidRPr="00574806" w:rsidTr="002F693A">
        <w:tc>
          <w:tcPr>
            <w:tcW w:w="4525" w:type="dxa"/>
          </w:tcPr>
          <w:p w:rsidR="002F693A" w:rsidRDefault="002F693A" w:rsidP="00A31805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0.3</w:t>
            </w:r>
          </w:p>
        </w:tc>
        <w:tc>
          <w:tcPr>
            <w:tcW w:w="3663" w:type="dxa"/>
          </w:tcPr>
          <w:p w:rsidR="002F693A" w:rsidRDefault="002F693A" w:rsidP="00A31805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22.03.2015</w:t>
            </w:r>
          </w:p>
        </w:tc>
        <w:tc>
          <w:tcPr>
            <w:tcW w:w="6095" w:type="dxa"/>
          </w:tcPr>
          <w:p w:rsidR="002F693A" w:rsidRDefault="002F693A" w:rsidP="002F693A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Conditional changed to Optional in gener</w:t>
            </w:r>
            <w:r w:rsidR="007C2589">
              <w:rPr>
                <w:rFonts w:ascii="Verdana" w:hAnsi="Verdana" w:cs="Arial"/>
                <w:bCs/>
                <w:kern w:val="32"/>
                <w:lang w:val="en-GB"/>
              </w:rPr>
              <w:t>a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l</w:t>
            </w:r>
          </w:p>
          <w:p w:rsidR="002F693A" w:rsidRDefault="002F693A" w:rsidP="002F693A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2.15 og 2.40 comments cancelled see rule 1 in rule appendix</w:t>
            </w:r>
          </w:p>
          <w:p w:rsidR="002F693A" w:rsidRDefault="002F693A" w:rsidP="002F693A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2.20 Account no. changed to “</w:t>
            </w:r>
            <w:r w:rsidR="00133220">
              <w:rPr>
                <w:rFonts w:ascii="Verdana" w:hAnsi="Verdana" w:cs="Arial"/>
                <w:bCs/>
                <w:kern w:val="32"/>
                <w:lang w:val="en-GB"/>
              </w:rPr>
              <w:t xml:space="preserve">In DK 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Reg. no. and Account no. (14 char 4+10)”</w:t>
            </w:r>
          </w:p>
          <w:p w:rsidR="002F693A" w:rsidRPr="00D52A1D" w:rsidRDefault="002F693A" w:rsidP="002F693A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 w:rsidRPr="00E50DBD">
              <w:rPr>
                <w:rFonts w:ascii="Verdana" w:hAnsi="Verdana" w:cs="Arial"/>
                <w:bCs/>
                <w:kern w:val="32"/>
                <w:lang w:val="en-GB"/>
              </w:rPr>
              <w:t>2.21 BIC Changed from Required to Optional</w:t>
            </w:r>
          </w:p>
          <w:p w:rsidR="002F693A" w:rsidRDefault="002F693A" w:rsidP="002F693A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2.29 </w:t>
            </w:r>
            <w:r w:rsidR="00133220">
              <w:rPr>
                <w:rFonts w:ascii="Verdana" w:hAnsi="Verdana" w:cs="Arial"/>
                <w:bCs/>
                <w:kern w:val="32"/>
                <w:lang w:val="en-GB"/>
              </w:rPr>
              <w:t>“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Unique </w:t>
            </w:r>
            <w:r w:rsidR="00133220">
              <w:rPr>
                <w:rFonts w:ascii="Verdana" w:hAnsi="Verdana" w:cs="Arial"/>
                <w:bCs/>
                <w:kern w:val="32"/>
                <w:lang w:val="en-GB"/>
              </w:rPr>
              <w:t>for 90 days”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 changed to </w:t>
            </w:r>
            <w:r w:rsidR="00133220">
              <w:rPr>
                <w:rFonts w:ascii="Verdana" w:hAnsi="Verdana" w:cs="Arial"/>
                <w:bCs/>
                <w:kern w:val="32"/>
                <w:lang w:val="en-GB"/>
              </w:rPr>
              <w:t>“S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enders account statement</w:t>
            </w:r>
            <w:r w:rsidR="00133220">
              <w:rPr>
                <w:rFonts w:ascii="Verdana" w:hAnsi="Verdana" w:cs="Arial"/>
                <w:bCs/>
                <w:kern w:val="32"/>
                <w:lang w:val="en-GB"/>
              </w:rPr>
              <w:t>”</w:t>
            </w:r>
          </w:p>
          <w:p w:rsidR="002F693A" w:rsidRDefault="002F693A" w:rsidP="002F693A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2.37 Changed from Optional to Required</w:t>
            </w:r>
          </w:p>
          <w:p w:rsidR="002F693A" w:rsidRDefault="002F693A" w:rsidP="002F693A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2.77 Changed from Required to Optional</w:t>
            </w:r>
          </w:p>
          <w:p w:rsidR="002F693A" w:rsidRDefault="002F693A" w:rsidP="00A31805">
            <w:pPr>
              <w:spacing w:after="0" w:line="240" w:lineRule="auto"/>
              <w:rPr>
                <w:rFonts w:ascii="Verdana" w:hAnsi="Verdana"/>
                <w:lang w:val="en-GB"/>
              </w:rPr>
            </w:pPr>
          </w:p>
        </w:tc>
      </w:tr>
    </w:tbl>
    <w:p w:rsidR="00412B23" w:rsidRPr="00E542E7" w:rsidRDefault="00412B23" w:rsidP="00412B23">
      <w:pPr>
        <w:rPr>
          <w:rFonts w:ascii="Verdana" w:hAnsi="Verdana"/>
          <w:lang w:val="en-GB"/>
        </w:rPr>
      </w:pPr>
    </w:p>
    <w:p w:rsidR="004223BA" w:rsidRPr="00412B23" w:rsidRDefault="004223BA" w:rsidP="00412B23">
      <w:pPr>
        <w:tabs>
          <w:tab w:val="left" w:pos="1650"/>
        </w:tabs>
        <w:rPr>
          <w:sz w:val="44"/>
          <w:szCs w:val="44"/>
          <w:lang w:val="en-GB"/>
        </w:rPr>
      </w:pPr>
    </w:p>
    <w:p w:rsidR="00412B23" w:rsidRDefault="00412B23" w:rsidP="00412B23">
      <w:pPr>
        <w:pStyle w:val="Heading1"/>
        <w:rPr>
          <w:lang w:val="en-GB"/>
        </w:rPr>
      </w:pPr>
    </w:p>
    <w:p w:rsidR="00412B23" w:rsidRDefault="004223BA" w:rsidP="00412B23">
      <w:pPr>
        <w:pStyle w:val="Heading1"/>
        <w:rPr>
          <w:rFonts w:ascii="Verdana" w:hAnsi="Verdana"/>
          <w:szCs w:val="28"/>
          <w:lang w:val="en-GB"/>
        </w:rPr>
      </w:pPr>
      <w:r>
        <w:rPr>
          <w:lang w:val="en-GB"/>
        </w:rPr>
        <w:t xml:space="preserve"> </w:t>
      </w:r>
      <w:bookmarkEnd w:id="0"/>
      <w:r w:rsidR="00412B23" w:rsidRPr="005A4F44">
        <w:rPr>
          <w:rFonts w:ascii="Verdana" w:hAnsi="Verdana"/>
          <w:szCs w:val="28"/>
          <w:lang w:val="en-GB"/>
        </w:rPr>
        <w:t xml:space="preserve">Explanation on format usage </w:t>
      </w:r>
    </w:p>
    <w:p w:rsidR="00412B23" w:rsidRPr="00412B23" w:rsidRDefault="00412B23" w:rsidP="00412B23">
      <w:pPr>
        <w:rPr>
          <w:lang w:val="en-GB"/>
        </w:rPr>
      </w:pPr>
    </w:p>
    <w:p w:rsidR="00412B23" w:rsidRPr="005A4F44" w:rsidRDefault="00412B23" w:rsidP="00412B23">
      <w:pPr>
        <w:rPr>
          <w:rFonts w:ascii="Verdana" w:hAnsi="Verdana" w:cs="Arial"/>
          <w:sz w:val="20"/>
          <w:szCs w:val="20"/>
          <w:lang w:val="en-GB"/>
        </w:rPr>
      </w:pPr>
      <w:r w:rsidRPr="005A4F44">
        <w:rPr>
          <w:rFonts w:ascii="Verdana" w:hAnsi="Verdana" w:cs="Arial"/>
          <w:sz w:val="20"/>
          <w:szCs w:val="20"/>
          <w:lang w:val="en-GB"/>
        </w:rPr>
        <w:t>The table below explains the usage of the columns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9497"/>
      </w:tblGrid>
      <w:tr w:rsidR="00412B23" w:rsidRPr="005A4F44" w:rsidTr="00A31805">
        <w:trPr>
          <w:trHeight w:val="442"/>
        </w:trPr>
        <w:tc>
          <w:tcPr>
            <w:tcW w:w="2518" w:type="dxa"/>
            <w:shd w:val="clear" w:color="auto" w:fill="DAEEF3"/>
            <w:vAlign w:val="center"/>
          </w:tcPr>
          <w:p w:rsidR="00412B23" w:rsidRPr="005A4F44" w:rsidRDefault="00412B23" w:rsidP="00A31805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Column Header</w:t>
            </w:r>
          </w:p>
        </w:tc>
        <w:tc>
          <w:tcPr>
            <w:tcW w:w="9497" w:type="dxa"/>
            <w:shd w:val="clear" w:color="auto" w:fill="DAEEF3"/>
            <w:vAlign w:val="center"/>
          </w:tcPr>
          <w:p w:rsidR="00412B23" w:rsidRPr="005A4F44" w:rsidRDefault="00412B23" w:rsidP="00A31805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Contents</w:t>
            </w:r>
          </w:p>
        </w:tc>
      </w:tr>
      <w:tr w:rsidR="00412B23" w:rsidRPr="005A4F44" w:rsidTr="00A31805">
        <w:tc>
          <w:tcPr>
            <w:tcW w:w="2518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ISO Index No.</w:t>
            </w:r>
          </w:p>
        </w:tc>
        <w:tc>
          <w:tcPr>
            <w:tcW w:w="9497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The index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.001.03 </w:t>
            </w:r>
          </w:p>
        </w:tc>
      </w:tr>
      <w:tr w:rsidR="00412B23" w:rsidRPr="005A4F44" w:rsidTr="00A31805">
        <w:tc>
          <w:tcPr>
            <w:tcW w:w="2518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Or</w:t>
            </w:r>
          </w:p>
        </w:tc>
        <w:tc>
          <w:tcPr>
            <w:tcW w:w="9497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Select one or the other, but not both</w:t>
            </w:r>
          </w:p>
        </w:tc>
      </w:tr>
      <w:tr w:rsidR="00412B23" w:rsidRPr="005A4F44" w:rsidTr="00A31805">
        <w:tc>
          <w:tcPr>
            <w:tcW w:w="2518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</w:t>
            </w:r>
          </w:p>
        </w:tc>
        <w:tc>
          <w:tcPr>
            <w:tcW w:w="9497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412B23" w:rsidRPr="005A4F44" w:rsidTr="00A31805">
        <w:tc>
          <w:tcPr>
            <w:tcW w:w="2518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</w:t>
            </w:r>
          </w:p>
        </w:tc>
        <w:tc>
          <w:tcPr>
            <w:tcW w:w="9497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 Name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412B23" w:rsidRPr="005A4F44" w:rsidTr="00A31805">
        <w:tc>
          <w:tcPr>
            <w:tcW w:w="2518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Mult.</w:t>
            </w:r>
          </w:p>
        </w:tc>
        <w:tc>
          <w:tcPr>
            <w:tcW w:w="9497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[0..1] : Element is optional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br/>
              <w:t>[1..1] : Element is required</w:t>
            </w:r>
          </w:p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[0..n] : Optional with unlimited repetition</w:t>
            </w:r>
          </w:p>
          <w:p w:rsidR="00412B23" w:rsidRPr="005A4F44" w:rsidRDefault="00412B23" w:rsidP="00412B23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[1..n] : Required with unlimited repetition</w:t>
            </w:r>
          </w:p>
        </w:tc>
      </w:tr>
      <w:tr w:rsidR="00412B23" w:rsidRPr="005A4F44" w:rsidTr="00A31805">
        <w:tc>
          <w:tcPr>
            <w:tcW w:w="2518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Type</w:t>
            </w:r>
          </w:p>
        </w:tc>
        <w:tc>
          <w:tcPr>
            <w:tcW w:w="9497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Description of all data type and components used</w:t>
            </w:r>
          </w:p>
        </w:tc>
      </w:tr>
      <w:tr w:rsidR="00412B23" w:rsidRPr="005A4F44" w:rsidTr="00A31805">
        <w:tc>
          <w:tcPr>
            <w:tcW w:w="2518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Attribute</w:t>
            </w:r>
          </w:p>
        </w:tc>
        <w:tc>
          <w:tcPr>
            <w:tcW w:w="9497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CGI attributes </w:t>
            </w:r>
          </w:p>
        </w:tc>
      </w:tr>
      <w:tr w:rsidR="00412B23" w:rsidRPr="00A41FE7" w:rsidTr="00A31805">
        <w:tc>
          <w:tcPr>
            <w:tcW w:w="2518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Rules</w:t>
            </w:r>
          </w:p>
        </w:tc>
        <w:tc>
          <w:tcPr>
            <w:tcW w:w="9497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CGI rules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(Appendix)  ex.: “R1” means Rule number 1</w:t>
            </w:r>
          </w:p>
        </w:tc>
      </w:tr>
      <w:tr w:rsidR="00412B23" w:rsidRPr="005A4F44" w:rsidTr="00A31805">
        <w:tc>
          <w:tcPr>
            <w:tcW w:w="2518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</w:t>
            </w:r>
          </w:p>
        </w:tc>
        <w:tc>
          <w:tcPr>
            <w:tcW w:w="9497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 on  how to use Message Item</w:t>
            </w:r>
          </w:p>
        </w:tc>
      </w:tr>
      <w:tr w:rsidR="00412B23" w:rsidRPr="005A4F44" w:rsidTr="00A31805">
        <w:tc>
          <w:tcPr>
            <w:tcW w:w="2518" w:type="dxa"/>
            <w:shd w:val="clear" w:color="auto" w:fill="92CDDC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412B23" w:rsidRPr="005A4F44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</w:t>
            </w:r>
          </w:p>
        </w:tc>
      </w:tr>
      <w:tr w:rsidR="00412B23" w:rsidRPr="005A4F44" w:rsidTr="00A31805">
        <w:tc>
          <w:tcPr>
            <w:tcW w:w="2518" w:type="dxa"/>
            <w:shd w:val="clear" w:color="auto" w:fill="B6DDE8"/>
          </w:tcPr>
          <w:p w:rsidR="00412B23" w:rsidRPr="00A7053D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412B23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++</w:t>
            </w:r>
          </w:p>
        </w:tc>
      </w:tr>
      <w:tr w:rsidR="00412B23" w:rsidRPr="005A4F44" w:rsidTr="00A31805">
        <w:tc>
          <w:tcPr>
            <w:tcW w:w="2518" w:type="dxa"/>
            <w:shd w:val="clear" w:color="auto" w:fill="B6DDE8"/>
          </w:tcPr>
          <w:p w:rsidR="00412B23" w:rsidRPr="00A7053D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US" w:eastAsia="da-DK"/>
              </w:rPr>
              <w:t>Adresses in generel</w:t>
            </w:r>
          </w:p>
        </w:tc>
        <w:tc>
          <w:tcPr>
            <w:tcW w:w="9497" w:type="dxa"/>
          </w:tcPr>
          <w:p w:rsidR="00412B23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Tags for adresses must be structured data </w:t>
            </w:r>
            <w:r w:rsidRPr="000B2C1F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or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adresslines</w:t>
            </w:r>
          </w:p>
          <w:p w:rsidR="00412B23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If data in both structured data and adresslines, then structured data will be chosen.</w:t>
            </w:r>
          </w:p>
          <w:p w:rsidR="00412B23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In generel structured data is preferred</w:t>
            </w:r>
          </w:p>
          <w:p w:rsidR="00412B23" w:rsidRDefault="00412B23" w:rsidP="00A31805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If data in adresslines  the Danish Clearing system needs 5 lines each 35 char. </w:t>
            </w:r>
          </w:p>
        </w:tc>
      </w:tr>
    </w:tbl>
    <w:p w:rsidR="00244821" w:rsidRDefault="00244821" w:rsidP="00412B23">
      <w:pPr>
        <w:rPr>
          <w:rFonts w:ascii="Verdana" w:hAnsi="Verdana" w:cs="Arial"/>
          <w:sz w:val="16"/>
          <w:szCs w:val="16"/>
          <w:lang w:val="en-US"/>
        </w:rPr>
      </w:pPr>
    </w:p>
    <w:p w:rsidR="00412B23" w:rsidRDefault="00412B23" w:rsidP="00412B23">
      <w:pPr>
        <w:rPr>
          <w:rFonts w:ascii="Verdana" w:hAnsi="Verdana" w:cs="Arial"/>
          <w:sz w:val="16"/>
          <w:szCs w:val="16"/>
          <w:lang w:val="en-US"/>
        </w:rPr>
      </w:pPr>
    </w:p>
    <w:p w:rsidR="00412B23" w:rsidRPr="00412B23" w:rsidRDefault="00412B23" w:rsidP="00412B23">
      <w:pPr>
        <w:rPr>
          <w:rFonts w:ascii="Verdana" w:hAnsi="Verdana" w:cs="Arial"/>
          <w:sz w:val="16"/>
          <w:szCs w:val="16"/>
          <w:lang w:val="en-US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15"/>
        <w:gridCol w:w="569"/>
        <w:gridCol w:w="3969"/>
        <w:gridCol w:w="1701"/>
        <w:gridCol w:w="709"/>
        <w:gridCol w:w="1843"/>
        <w:gridCol w:w="1701"/>
        <w:gridCol w:w="2835"/>
        <w:gridCol w:w="2268"/>
      </w:tblGrid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GB"/>
              </w:rPr>
              <w:br w:type="page"/>
            </w: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ISO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Index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5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Or</w:t>
            </w:r>
          </w:p>
        </w:tc>
        <w:tc>
          <w:tcPr>
            <w:tcW w:w="39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Message Item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XML Tag</w:t>
            </w:r>
          </w:p>
        </w:tc>
        <w:tc>
          <w:tcPr>
            <w:tcW w:w="709" w:type="dxa"/>
            <w:shd w:val="clear" w:color="auto" w:fill="DAEEF3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Mult.</w:t>
            </w:r>
          </w:p>
        </w:tc>
        <w:tc>
          <w:tcPr>
            <w:tcW w:w="1843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Attribute</w:t>
            </w:r>
          </w:p>
        </w:tc>
        <w:tc>
          <w:tcPr>
            <w:tcW w:w="283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Rules</w:t>
            </w:r>
          </w:p>
        </w:tc>
        <w:tc>
          <w:tcPr>
            <w:tcW w:w="2268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Remarks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Bank Connect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GroupHeade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GrpHdr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2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5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Dublet kontrol 3 mdr.</w:t>
            </w: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412B23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ormat</w:t>
            </w:r>
            <w:r>
              <w:rPr>
                <w:rFonts w:ascii="Verdana" w:hAnsi="Verdana" w:cs="Arial"/>
                <w:sz w:val="16"/>
                <w:szCs w:val="16"/>
              </w:rPr>
              <w:t>:</w:t>
            </w:r>
          </w:p>
          <w:p w:rsidR="009F2410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YYYY-MM-DDThh:mm:ss.sss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</w:p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Te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12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1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412B23" w:rsidRPr="00412B23" w:rsidTr="00D56DE5">
        <w:tc>
          <w:tcPr>
            <w:tcW w:w="815" w:type="dxa"/>
            <w:shd w:val="clear" w:color="auto" w:fill="DAEEF3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12B23" w:rsidRPr="00244821" w:rsidRDefault="00FA524E" w:rsidP="00412B23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12B23" w:rsidRDefault="00412B23" w:rsidP="00412B23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412B23" w:rsidRPr="00760316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412B23" w:rsidRPr="00244821" w:rsidTr="00D56DE5">
        <w:tc>
          <w:tcPr>
            <w:tcW w:w="815" w:type="dxa"/>
            <w:shd w:val="clear" w:color="auto" w:fill="DAEEF3"/>
          </w:tcPr>
          <w:p w:rsidR="00412B23" w:rsidRPr="00412B23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12B23" w:rsidRPr="00412B23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ind w:right="7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412B23" w:rsidRPr="00244821" w:rsidRDefault="00412B23" w:rsidP="00412B23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2B23" w:rsidRPr="00244821" w:rsidTr="00D56DE5">
        <w:tc>
          <w:tcPr>
            <w:tcW w:w="815" w:type="dxa"/>
            <w:shd w:val="clear" w:color="auto" w:fill="DAEEF3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412B23" w:rsidRPr="00574806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2B23" w:rsidRPr="00244821" w:rsidTr="00D56DE5">
        <w:tc>
          <w:tcPr>
            <w:tcW w:w="815" w:type="dxa"/>
            <w:shd w:val="clear" w:color="auto" w:fill="DAEEF3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412B23" w:rsidRDefault="00412B23" w:rsidP="00412B23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lastRenderedPageBreak/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AA0572" w:rsidRPr="00244821" w:rsidRDefault="00AA0572" w:rsidP="00412B23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2B23" w:rsidRPr="00412B23" w:rsidTr="00D56DE5">
        <w:tc>
          <w:tcPr>
            <w:tcW w:w="815" w:type="dxa"/>
            <w:shd w:val="clear" w:color="auto" w:fill="DAEEF3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12B23" w:rsidRPr="00877EAD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 w:cs="Arial"/>
                <w:sz w:val="16"/>
                <w:szCs w:val="16"/>
                <w:lang w:val="en-US"/>
              </w:rPr>
              <w:t>Unique Id of the customer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412B23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412B23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2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ide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ini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412B23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  <w:noWrap/>
            <w:tcMar>
              <w:left w:w="108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412B23" w:rsidRPr="001161B0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Must be unique 90 days.</w:t>
            </w:r>
          </w:p>
          <w:p w:rsidR="009F2410" w:rsidRPr="00412B23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412B23" w:rsidRPr="00412B23" w:rsidTr="00D56DE5">
        <w:tc>
          <w:tcPr>
            <w:tcW w:w="815" w:type="dxa"/>
            <w:shd w:val="clear" w:color="auto" w:fill="DAEEF3"/>
          </w:tcPr>
          <w:p w:rsidR="00412B23" w:rsidRPr="00412B23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  <w:shd w:val="clear" w:color="auto" w:fill="B6DDE8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412B23" w:rsidRPr="00244821" w:rsidRDefault="00412B23" w:rsidP="00412B23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412B23" w:rsidRPr="003F56F2" w:rsidRDefault="00412B23" w:rsidP="00412B23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412B23" w:rsidRPr="003F56F2" w:rsidRDefault="00412B23" w:rsidP="00412B23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412B23" w:rsidRPr="00412B23" w:rsidRDefault="00412B23" w:rsidP="00412B23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   </w:t>
            </w:r>
            <w:r w:rsidRPr="00412B23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”TRF” </w:t>
            </w:r>
          </w:p>
          <w:p w:rsidR="00412B23" w:rsidRDefault="00412B23" w:rsidP="00412B23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412B23" w:rsidRPr="002568DE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R2</w:t>
            </w:r>
          </w:p>
          <w:p w:rsidR="00412B23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If 2.2 is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“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TRF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”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, then 2.27 is not allowed.</w:t>
            </w:r>
          </w:p>
          <w:p w:rsidR="00412B23" w:rsidRDefault="00412B23" w:rsidP="00412B23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412B23" w:rsidRDefault="00412B23" w:rsidP="00412B23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412B23" w:rsidRDefault="00412B23" w:rsidP="00412B23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TRF and 2.79 is not present, then 2.80 must be present</w:t>
            </w:r>
          </w:p>
          <w:p w:rsidR="00412B23" w:rsidRDefault="00412B23" w:rsidP="00412B23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412B23" w:rsidRDefault="00412B23" w:rsidP="00412B23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412B23" w:rsidRDefault="00412B23" w:rsidP="00412B23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412B23" w:rsidRPr="003F56F2" w:rsidRDefault="00412B23" w:rsidP="00412B23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412B23" w:rsidRPr="00244821" w:rsidTr="00D56DE5">
        <w:tc>
          <w:tcPr>
            <w:tcW w:w="815" w:type="dxa"/>
            <w:shd w:val="clear" w:color="auto" w:fill="DAEEF3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412B23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412B23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</w:t>
            </w:r>
          </w:p>
          <w:p w:rsidR="00412B23" w:rsidRPr="00C725CA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If 2.6 is present, then 2.31 is not allowed</w:t>
            </w:r>
          </w:p>
        </w:tc>
      </w:tr>
      <w:tr w:rsidR="00412B23" w:rsidRPr="00244821" w:rsidTr="00D56DE5">
        <w:tc>
          <w:tcPr>
            <w:tcW w:w="815" w:type="dxa"/>
            <w:shd w:val="clear" w:color="auto" w:fill="DAEEF3"/>
          </w:tcPr>
          <w:p w:rsidR="00412B23" w:rsidRPr="00412B23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412B23" w:rsidRPr="00244821" w:rsidRDefault="00FA524E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12B23" w:rsidRPr="00143547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Default  </w:t>
            </w:r>
          </w:p>
          <w:p w:rsidR="00412B23" w:rsidRPr="00143547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“NORM”</w:t>
            </w: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 (normal)</w:t>
            </w:r>
          </w:p>
          <w:p w:rsidR="00412B23" w:rsidRPr="00143547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412B23" w:rsidRDefault="00412B23" w:rsidP="00412B23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412B23" w:rsidRPr="00143547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before="2" w:after="0" w:line="182" w:lineRule="exact"/>
              <w:ind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AA0572" w:rsidRDefault="00AA0572" w:rsidP="009F2410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A0572" w:rsidRDefault="00AA0572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39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6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Default="009F2410" w:rsidP="00DE28B6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AA0572" w:rsidRPr="00244821" w:rsidRDefault="00AA0572" w:rsidP="00DE28B6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A0572" w:rsidRDefault="00AA0572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3" w:after="0" w:line="22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5" w:right="5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</w:p>
        </w:tc>
        <w:tc>
          <w:tcPr>
            <w:tcW w:w="2268" w:type="dxa"/>
          </w:tcPr>
          <w:p w:rsidR="00412B23" w:rsidRDefault="00412B23" w:rsidP="00412B23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412B23" w:rsidRDefault="00412B23" w:rsidP="00412B23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412B23" w:rsidRDefault="00412B23" w:rsidP="00412B23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412B23" w:rsidRDefault="00412B23" w:rsidP="00412B23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412B23" w:rsidRDefault="00412B23" w:rsidP="00412B23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37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:rsidR="00412B23" w:rsidRDefault="00412B23" w:rsidP="00412B23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412B23" w:rsidRDefault="00412B23" w:rsidP="00412B23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0E76A9" w:rsidRDefault="000E76A9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412B23" w:rsidRDefault="00412B23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Default="004223BA" w:rsidP="004223BA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Regular transfer and Transfer to own account:</w:t>
            </w:r>
          </w:p>
          <w:p w:rsidR="00412B23" w:rsidRPr="000F4AF7" w:rsidRDefault="00412B23" w:rsidP="004223BA">
            <w:pPr>
              <w:spacing w:after="0" w:line="179" w:lineRule="exact"/>
              <w:ind w:left="95" w:right="-20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</w:p>
          <w:p w:rsidR="000F4AF7" w:rsidRPr="000F4AF7" w:rsidRDefault="000F4AF7" w:rsidP="00DE28B6">
            <w:pPr>
              <w:spacing w:after="0" w:line="200" w:lineRule="exac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0F4AF7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 xml:space="preserve">           “IN”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3" w:after="0" w:line="22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1" w:after="0" w:line="26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9F2410" w:rsidRDefault="009F2410" w:rsidP="00DE28B6">
            <w:pPr>
              <w:spacing w:before="1" w:after="0" w:line="239" w:lineRule="auto"/>
              <w:ind w:left="95" w:right="16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AA0572" w:rsidRPr="00244821" w:rsidRDefault="00AA0572" w:rsidP="00DE28B6">
            <w:pPr>
              <w:spacing w:before="1" w:after="0" w:line="239" w:lineRule="auto"/>
              <w:ind w:left="95" w:right="161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4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E5EB2" w:rsidRPr="00244821" w:rsidRDefault="000E5EB2" w:rsidP="000E5EB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D4911" w:rsidRDefault="00AD4911" w:rsidP="00AD4911">
            <w:pPr>
              <w:spacing w:after="0" w:line="200" w:lineRule="exact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Transfer to own account:</w:t>
            </w:r>
          </w:p>
          <w:p w:rsidR="00AD4911" w:rsidRDefault="00AD4911" w:rsidP="00AD491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      </w:t>
            </w:r>
          </w:p>
          <w:p w:rsidR="000E76A9" w:rsidRDefault="00AD4911" w:rsidP="00AD4911">
            <w:pPr>
              <w:spacing w:after="0" w:line="240" w:lineRule="auto"/>
              <w:ind w:left="95" w:right="-20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          </w:t>
            </w:r>
            <w:r w:rsidRPr="004223BA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“INTC”</w:t>
            </w:r>
          </w:p>
          <w:p w:rsidR="00412B23" w:rsidRPr="00412B23" w:rsidRDefault="00412B23" w:rsidP="000E5EB2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+Reque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Reqd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21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1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genera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412B23" w:rsidRPr="00A22653" w:rsidRDefault="00412B23" w:rsidP="00412B23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equested execution date when the payment will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be processed</w:t>
            </w:r>
            <w:r w:rsidRPr="00A61A2C">
              <w:rPr>
                <w:sz w:val="16"/>
                <w:szCs w:val="16"/>
                <w:lang w:val="en-US"/>
              </w:rPr>
              <w:t xml:space="preserve">  </w:t>
            </w:r>
          </w:p>
          <w:p w:rsidR="009F2410" w:rsidRPr="00412B23" w:rsidRDefault="009F2410" w:rsidP="00DE28B6">
            <w:pPr>
              <w:spacing w:after="0" w:line="240" w:lineRule="auto"/>
              <w:ind w:left="95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412B23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mo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2B23" w:rsidRPr="00244821" w:rsidTr="00D56DE5">
        <w:tc>
          <w:tcPr>
            <w:tcW w:w="815" w:type="dxa"/>
            <w:shd w:val="clear" w:color="auto" w:fill="DAEEF3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12B23" w:rsidRPr="00244821" w:rsidRDefault="00FA524E" w:rsidP="00412B23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412B23" w:rsidRPr="00244821" w:rsidRDefault="00412B23" w:rsidP="00412B23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412B23" w:rsidRPr="00244821" w:rsidRDefault="00412B23" w:rsidP="00412B23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12B23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412B23" w:rsidRDefault="00412B23" w:rsidP="00412B23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Adresses: See 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f</w:t>
            </w:r>
          </w:p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“Explanation on format usage” page 4</w:t>
            </w:r>
          </w:p>
        </w:tc>
      </w:tr>
      <w:tr w:rsidR="00412B23" w:rsidRPr="00244821" w:rsidTr="00D56DE5">
        <w:tc>
          <w:tcPr>
            <w:tcW w:w="815" w:type="dxa"/>
            <w:shd w:val="clear" w:color="auto" w:fill="DAEEF3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412B23" w:rsidRPr="00244821" w:rsidRDefault="00FA524E" w:rsidP="00412B23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412B23" w:rsidRPr="00244821" w:rsidRDefault="00412B23" w:rsidP="00412B23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412B23" w:rsidRPr="00244821" w:rsidTr="00D56DE5">
        <w:tc>
          <w:tcPr>
            <w:tcW w:w="815" w:type="dxa"/>
            <w:shd w:val="clear" w:color="auto" w:fill="DAEEF3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412B23" w:rsidRPr="00244821" w:rsidRDefault="00412B23" w:rsidP="00412B23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412B23" w:rsidRPr="00244821" w:rsidRDefault="00FA524E" w:rsidP="00412B23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412B23" w:rsidRPr="00244821" w:rsidRDefault="00412B23" w:rsidP="00412B23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412B23" w:rsidRPr="00244821" w:rsidRDefault="00412B23" w:rsidP="00412B23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12B23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412B23" w:rsidRPr="00244821" w:rsidRDefault="00412B23" w:rsidP="00412B2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65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1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1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109" w:right="90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109" w:right="1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 for IBAN or BBAN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AA0572" w:rsidRPr="00244821" w:rsidRDefault="00AA0572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”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1809" w:rsidRPr="00133220" w:rsidTr="00D56DE5">
        <w:tc>
          <w:tcPr>
            <w:tcW w:w="815" w:type="dxa"/>
            <w:shd w:val="clear" w:color="auto" w:fill="auto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BE1809" w:rsidRPr="00244821" w:rsidRDefault="00AA0572" w:rsidP="00BE180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BE1809" w:rsidRPr="00244821" w:rsidRDefault="00BE1809" w:rsidP="00BE1809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A104A" w:rsidRDefault="003A104A" w:rsidP="003A104A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 xml:space="preserve">Reg.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no. + </w:t>
            </w: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>Account no.</w:t>
            </w:r>
          </w:p>
          <w:p w:rsidR="00BE1809" w:rsidRPr="00133220" w:rsidRDefault="00843732" w:rsidP="003A104A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In DK </w:t>
            </w:r>
            <w:r w:rsidR="003A104A">
              <w:rPr>
                <w:rFonts w:ascii="Verdana" w:hAnsi="Verdana" w:cs="Arial"/>
                <w:sz w:val="16"/>
                <w:szCs w:val="16"/>
                <w:lang w:val="en-US"/>
              </w:rPr>
              <w:t>14 char (4+10)</w:t>
            </w:r>
          </w:p>
        </w:tc>
      </w:tr>
      <w:tr w:rsidR="00BE1809" w:rsidRPr="00244821" w:rsidTr="00D56DE5">
        <w:tc>
          <w:tcPr>
            <w:tcW w:w="815" w:type="dxa"/>
            <w:shd w:val="clear" w:color="auto" w:fill="auto"/>
          </w:tcPr>
          <w:p w:rsidR="00BE1809" w:rsidRPr="00133220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1809" w:rsidRPr="00133220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1809" w:rsidRPr="00244821" w:rsidRDefault="00FA524E" w:rsidP="00BE180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1809" w:rsidRPr="00244821" w:rsidTr="00D56DE5">
        <w:tc>
          <w:tcPr>
            <w:tcW w:w="815" w:type="dxa"/>
            <w:shd w:val="clear" w:color="auto" w:fill="auto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1809" w:rsidRPr="00244821" w:rsidRDefault="00FA524E" w:rsidP="00BE180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1809" w:rsidRPr="00244821" w:rsidTr="00D56DE5">
        <w:tc>
          <w:tcPr>
            <w:tcW w:w="815" w:type="dxa"/>
            <w:shd w:val="clear" w:color="auto" w:fill="auto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BE1809" w:rsidRPr="00244821" w:rsidRDefault="00FA524E" w:rsidP="00BE180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1809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     ”BBAN”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FA524E" w:rsidP="00EB016E">
            <w:pPr>
              <w:spacing w:after="0" w:line="240" w:lineRule="auto"/>
              <w:ind w:right="51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5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BE1809" w:rsidRDefault="00BE1809" w:rsidP="00BE1809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Currency code</w:t>
            </w:r>
          </w:p>
          <w:p w:rsidR="009F2410" w:rsidRPr="00244821" w:rsidRDefault="00BE1809" w:rsidP="00BE1809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Debet account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 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59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3A104A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6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20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ier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E1809" w:rsidRPr="00244821" w:rsidTr="00D56DE5">
        <w:tc>
          <w:tcPr>
            <w:tcW w:w="815" w:type="dxa"/>
            <w:shd w:val="clear" w:color="auto" w:fill="DAEEF3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 +</w:t>
            </w:r>
          </w:p>
        </w:tc>
        <w:tc>
          <w:tcPr>
            <w:tcW w:w="569" w:type="dxa"/>
            <w:shd w:val="clear" w:color="auto" w:fill="B6DDE8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BE1809" w:rsidRPr="00244821" w:rsidRDefault="00FA524E" w:rsidP="00BE1809">
            <w:pPr>
              <w:spacing w:after="0" w:line="240" w:lineRule="auto"/>
              <w:ind w:right="17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17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unless 2.70 on credit 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BE1809" w:rsidRPr="00244821" w:rsidTr="00D56DE5">
        <w:tc>
          <w:tcPr>
            <w:tcW w:w="815" w:type="dxa"/>
            <w:shd w:val="clear" w:color="auto" w:fill="DAEEF3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1809" w:rsidRPr="00244821" w:rsidRDefault="00FA524E" w:rsidP="00BE180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BE1809" w:rsidRPr="00244821" w:rsidTr="00D56DE5">
        <w:tc>
          <w:tcPr>
            <w:tcW w:w="815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1809" w:rsidRPr="00244821" w:rsidRDefault="00FA524E" w:rsidP="00BE180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1809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BE1809" w:rsidRPr="00244821" w:rsidTr="00D56DE5">
        <w:tc>
          <w:tcPr>
            <w:tcW w:w="815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1809" w:rsidRPr="00244821" w:rsidRDefault="00FA524E" w:rsidP="00BE180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1809" w:rsidRPr="00244821" w:rsidTr="00D56DE5">
        <w:tc>
          <w:tcPr>
            <w:tcW w:w="815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1809" w:rsidRPr="00244821" w:rsidRDefault="00FA524E" w:rsidP="00BE1809">
            <w:pPr>
              <w:spacing w:after="0" w:line="240" w:lineRule="auto"/>
              <w:ind w:right="6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1809" w:rsidRPr="00244821" w:rsidTr="00D56DE5">
        <w:tc>
          <w:tcPr>
            <w:tcW w:w="815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1809" w:rsidRPr="00244821" w:rsidRDefault="00FA524E" w:rsidP="00BE180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BE1809" w:rsidRPr="00244821" w:rsidRDefault="00BE1809" w:rsidP="00BE1809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1809" w:rsidRPr="00244821" w:rsidTr="00D56DE5">
        <w:tc>
          <w:tcPr>
            <w:tcW w:w="815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++++TownName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&lt;TwnNm&gt;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[0..1]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Max35Text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BE1809" w:rsidRPr="00244821" w:rsidRDefault="00FA524E" w:rsidP="00BE1809">
            <w:pPr>
              <w:spacing w:after="0" w:line="240" w:lineRule="auto"/>
              <w:ind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Name of a built-up area, with defined boundaries, and a local government.</w:t>
            </w:r>
          </w:p>
        </w:tc>
        <w:tc>
          <w:tcPr>
            <w:tcW w:w="2268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1809" w:rsidRPr="00244821" w:rsidTr="00D56DE5">
        <w:tc>
          <w:tcPr>
            <w:tcW w:w="815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BE1809" w:rsidRPr="00244821" w:rsidRDefault="00FA524E" w:rsidP="00BE180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1809" w:rsidRPr="00244821" w:rsidTr="00D56DE5">
        <w:tc>
          <w:tcPr>
            <w:tcW w:w="815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1809" w:rsidRPr="00244821" w:rsidRDefault="00FA524E" w:rsidP="00BE180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BE1809" w:rsidRPr="00244821" w:rsidRDefault="00BE1809" w:rsidP="00BE1809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BE1809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AA0572" w:rsidRDefault="00AA0572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FA524E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0E76A9" w:rsidRDefault="000E76A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BE1809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BE1809"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will be used for all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51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BE1809" w:rsidRDefault="00BE1809" w:rsidP="00BE1809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E76A9" w:rsidRDefault="000E76A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E76A9" w:rsidRDefault="000E76A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E76A9" w:rsidRPr="0043059F" w:rsidRDefault="000E76A9" w:rsidP="000E76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43059F">
              <w:rPr>
                <w:rFonts w:ascii="Verdana" w:hAnsi="Verdana" w:cs="Arial"/>
                <w:sz w:val="16"/>
                <w:szCs w:val="16"/>
                <w:lang w:val="en-US"/>
              </w:rPr>
              <w:t>SHAR: Charge shared</w:t>
            </w:r>
          </w:p>
          <w:p w:rsidR="000E76A9" w:rsidRPr="0043059F" w:rsidRDefault="000E76A9" w:rsidP="000E76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43059F">
              <w:rPr>
                <w:rFonts w:ascii="Verdana" w:hAnsi="Verdana" w:cs="Arial"/>
                <w:sz w:val="16"/>
                <w:szCs w:val="16"/>
                <w:lang w:val="en-US"/>
              </w:rPr>
              <w:t>DEBT: Charges Debitor</w:t>
            </w:r>
          </w:p>
          <w:p w:rsidR="000E76A9" w:rsidRDefault="000E76A9" w:rsidP="000E76A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CRED: Charges Creditor</w:t>
            </w:r>
          </w:p>
          <w:p w:rsidR="000E76A9" w:rsidRDefault="000E76A9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56DE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g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ic</w:t>
            </w:r>
          </w:p>
          <w:p w:rsidR="009F2410" w:rsidRPr="00244821" w:rsidRDefault="009F2410" w:rsidP="00DE28B6">
            <w:pPr>
              <w:spacing w:after="0" w:line="240" w:lineRule="auto"/>
              <w:ind w:left="109" w:right="1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a</w:t>
            </w:r>
          </w:p>
          <w:p w:rsidR="009F2410" w:rsidRPr="00244821" w:rsidRDefault="009F2410" w:rsidP="00DE28B6">
            <w:pPr>
              <w:spacing w:after="0" w:line="240" w:lineRule="auto"/>
              <w:ind w:left="97" w:right="6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E1809" w:rsidRPr="00244821" w:rsidTr="00D56DE5">
        <w:tc>
          <w:tcPr>
            <w:tcW w:w="815" w:type="dxa"/>
            <w:shd w:val="clear" w:color="auto" w:fill="DAEEF3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1809" w:rsidRDefault="00BE1809" w:rsidP="00BE1809">
            <w:pPr>
              <w:spacing w:after="0" w:line="240" w:lineRule="auto"/>
              <w:ind w:left="97"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AA0572" w:rsidRPr="00244821" w:rsidRDefault="00FA524E" w:rsidP="00AA0572">
            <w:pPr>
              <w:spacing w:after="0" w:line="240" w:lineRule="auto"/>
              <w:ind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50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BE1809" w:rsidRPr="00244821" w:rsidRDefault="00BE1809" w:rsidP="00BE1809">
            <w:pPr>
              <w:spacing w:after="0" w:line="240" w:lineRule="auto"/>
              <w:ind w:left="97" w:right="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is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BE1809" w:rsidRDefault="00BE1809" w:rsidP="00BE1809">
            <w:pPr>
              <w:spacing w:after="0" w:line="240" w:lineRule="auto"/>
              <w:ind w:left="97" w:right="3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evera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AA0572" w:rsidRPr="00244821" w:rsidRDefault="00AA0572" w:rsidP="00BE1809">
            <w:pPr>
              <w:spacing w:after="0" w:line="240" w:lineRule="auto"/>
              <w:ind w:left="97" w:right="32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3A104A" w:rsidRDefault="003A104A" w:rsidP="003A104A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Senders account statement</w:t>
            </w:r>
          </w:p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E1809" w:rsidRPr="00BE1809" w:rsidTr="00D56DE5">
        <w:tc>
          <w:tcPr>
            <w:tcW w:w="815" w:type="dxa"/>
            <w:shd w:val="clear" w:color="auto" w:fill="DAEEF3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-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BE1809" w:rsidRPr="00244821" w:rsidRDefault="00BE1809" w:rsidP="00BE1809">
            <w:pPr>
              <w:spacing w:after="0" w:line="240" w:lineRule="auto"/>
              <w:ind w:left="97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This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hanged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ire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o-en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in.</w:t>
            </w:r>
          </w:p>
        </w:tc>
        <w:tc>
          <w:tcPr>
            <w:tcW w:w="2268" w:type="dxa"/>
          </w:tcPr>
          <w:p w:rsidR="00BE1809" w:rsidRPr="00BE1809" w:rsidRDefault="00BE1809" w:rsidP="00BE1809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BE1809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Unique for 90 days</w:t>
            </w:r>
          </w:p>
          <w:p w:rsidR="00BE1809" w:rsidRPr="00DE76DE" w:rsidRDefault="00BE1809" w:rsidP="00BE1809">
            <w:pPr>
              <w:spacing w:after="0" w:line="240" w:lineRule="auto"/>
              <w:rPr>
                <w:lang w:val="en-US"/>
              </w:rPr>
            </w:pPr>
            <w:r w:rsidRPr="00DE76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BE1809" w:rsidRPr="00244821" w:rsidTr="00D56DE5">
        <w:tc>
          <w:tcPr>
            <w:tcW w:w="815" w:type="dxa"/>
            <w:shd w:val="clear" w:color="auto" w:fill="DAEEF3"/>
          </w:tcPr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BE1809" w:rsidRPr="00244821" w:rsidRDefault="00BE1809" w:rsidP="00BE1809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BE1809" w:rsidRPr="00244821" w:rsidRDefault="00BE1809" w:rsidP="00BE1809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BE1809" w:rsidRPr="00244821" w:rsidRDefault="00FA524E" w:rsidP="00BE1809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BE1809" w:rsidRPr="00244821" w:rsidRDefault="00BE1809" w:rsidP="00BE1809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BE1809" w:rsidRPr="00A22653" w:rsidRDefault="00BE1809" w:rsidP="00BE1809">
            <w:pPr>
              <w:pStyle w:val="Default"/>
              <w:rPr>
                <w:lang w:val="en-US"/>
              </w:rPr>
            </w:pPr>
            <w:r w:rsidRPr="00427C4D">
              <w:rPr>
                <w:rFonts w:ascii="Verdana" w:hAnsi="Verdana"/>
                <w:sz w:val="16"/>
                <w:szCs w:val="16"/>
                <w:lang w:val="en-US"/>
              </w:rPr>
              <w:t xml:space="preserve">Required at either Payment or Transaction Level, but should not be present at both levels. </w:t>
            </w:r>
            <w:r w:rsidRPr="0088257F">
              <w:rPr>
                <w:rFonts w:ascii="Verdana" w:hAnsi="Verdana"/>
                <w:sz w:val="16"/>
                <w:szCs w:val="16"/>
                <w:lang w:val="en-US"/>
              </w:rPr>
              <w:t>Recommended usage is at Payment level.</w:t>
            </w:r>
          </w:p>
        </w:tc>
      </w:tr>
      <w:tr w:rsidR="009F2410" w:rsidRPr="00F941A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D411D3" w:rsidRDefault="00F941A1" w:rsidP="00F941A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If present then value in tag 2.7 is overruled </w:t>
            </w:r>
          </w:p>
          <w:p w:rsidR="009F2410" w:rsidRPr="00F941A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2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4223BA" w:rsidRPr="004223BA" w:rsidRDefault="004223BA" w:rsidP="004223BA">
            <w:pPr>
              <w:spacing w:after="0" w:line="200" w:lineRule="exact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D411D3" w:rsidRDefault="00F941A1" w:rsidP="00F941A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8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3E7CE4" w:rsidRDefault="003E7CE4" w:rsidP="003E7CE4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3E7CE4" w:rsidRPr="00244821" w:rsidRDefault="003E7CE4" w:rsidP="003E7CE4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AA0572" w:rsidRPr="00244821" w:rsidRDefault="00AA0572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44821" w:rsidRDefault="00244821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3A104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Default="00F941A1" w:rsidP="00F941A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</w:t>
            </w:r>
          </w:p>
          <w:p w:rsidR="00F941A1" w:rsidRPr="00D411D3" w:rsidRDefault="00F941A1" w:rsidP="00F941A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12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F941A1" w:rsidRDefault="00F941A1" w:rsidP="00F941A1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:rsidR="00F941A1" w:rsidRPr="00244821" w:rsidRDefault="00F941A1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E7CE4" w:rsidRDefault="003E7CE4" w:rsidP="003E7CE4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Regular transfer and Transfer to own account:</w:t>
            </w:r>
          </w:p>
          <w:p w:rsidR="003E7CE4" w:rsidRPr="000F4AF7" w:rsidRDefault="003E7CE4" w:rsidP="003E7CE4">
            <w:pPr>
              <w:spacing w:after="0" w:line="179" w:lineRule="exact"/>
              <w:ind w:left="95" w:right="-20"/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</w:pPr>
          </w:p>
          <w:p w:rsidR="003E7CE4" w:rsidRPr="000F4AF7" w:rsidRDefault="003E7CE4" w:rsidP="003E7CE4">
            <w:pPr>
              <w:spacing w:after="0" w:line="200" w:lineRule="exac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0F4AF7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 xml:space="preserve">           “IN”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AA0572" w:rsidRDefault="00AA0572" w:rsidP="00DE28B6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FA524E" w:rsidP="00DE28B6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243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A0572" w:rsidRDefault="00AA0572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FA524E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4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A104A" w:rsidRDefault="003A104A" w:rsidP="003A104A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3A104A" w:rsidRDefault="003A104A" w:rsidP="003A104A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AD4911" w:rsidRDefault="00AD4911" w:rsidP="00AD4911">
            <w:pPr>
              <w:spacing w:after="0" w:line="200" w:lineRule="exact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Transfer to own account:</w:t>
            </w:r>
          </w:p>
          <w:p w:rsidR="00AD4911" w:rsidRDefault="00AD4911" w:rsidP="00AD491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      </w:t>
            </w:r>
          </w:p>
          <w:p w:rsidR="009F2410" w:rsidRPr="00244821" w:rsidRDefault="00AD4911" w:rsidP="00AD491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          </w:t>
            </w:r>
            <w:r w:rsidRPr="004223BA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“INTC”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9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  <w:shd w:val="clear" w:color="auto" w:fill="DAEEF3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F941A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AA0572" w:rsidRPr="00244821" w:rsidRDefault="00AA0572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F941A1" w:rsidRPr="00244821" w:rsidRDefault="00F941A1" w:rsidP="00F941A1">
            <w:pPr>
              <w:spacing w:after="0" w:line="240" w:lineRule="auto"/>
              <w:ind w:left="97" w:right="10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5C1D22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Important:</w:t>
            </w:r>
          </w:p>
          <w:p w:rsidR="00F941A1" w:rsidRPr="005C1D22" w:rsidRDefault="00F941A1" w:rsidP="00F941A1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5C1D22">
              <w:rPr>
                <w:rFonts w:ascii="Verdana" w:hAnsi="Verdana"/>
                <w:sz w:val="16"/>
                <w:szCs w:val="16"/>
              </w:rPr>
              <w:t xml:space="preserve">&lt;InstdAmt Ccy="AAA"&gt; </w:t>
            </w:r>
          </w:p>
          <w:p w:rsidR="00F941A1" w:rsidRPr="005C1D22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AA0572" w:rsidRPr="00244821" w:rsidRDefault="00AA0572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F941A1" w:rsidRDefault="00F941A1" w:rsidP="00F941A1">
            <w:pPr>
              <w:spacing w:after="0" w:line="240" w:lineRule="auto"/>
              <w:ind w:left="97" w:right="2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into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AA0572" w:rsidRPr="00244821" w:rsidRDefault="00AA0572" w:rsidP="00F941A1">
            <w:pPr>
              <w:spacing w:after="0" w:line="240" w:lineRule="auto"/>
              <w:ind w:left="97" w:right="2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F941A1" w:rsidRPr="00244821" w:rsidRDefault="00F941A1" w:rsidP="00F941A1">
            <w:pPr>
              <w:spacing w:after="0" w:line="240" w:lineRule="auto"/>
              <w:ind w:left="97" w:right="3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384C1C">
              <w:rPr>
                <w:rFonts w:ascii="Verdana" w:hAnsi="Verdana" w:cs="Arial"/>
                <w:sz w:val="16"/>
                <w:szCs w:val="16"/>
              </w:rPr>
              <w:t xml:space="preserve">2.45 + 2.46 </w:t>
            </w:r>
            <w:r>
              <w:rPr>
                <w:rFonts w:ascii="Verdana" w:hAnsi="Verdana" w:cs="Arial"/>
                <w:sz w:val="16"/>
                <w:szCs w:val="16"/>
              </w:rPr>
              <w:t>are</w:t>
            </w:r>
            <w:r w:rsidRPr="00384C1C">
              <w:rPr>
                <w:rFonts w:ascii="Verdana" w:hAnsi="Verdana" w:cs="Arial"/>
                <w:sz w:val="16"/>
                <w:szCs w:val="16"/>
              </w:rPr>
              <w:t xml:space="preserve"> used for exchange</w:t>
            </w: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FA524E" w:rsidP="00DE28B6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9F2410" w:rsidRPr="000E76A9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FA524E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F941A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 w:cs="Arial"/>
                <w:sz w:val="16"/>
                <w:szCs w:val="16"/>
                <w:lang w:val="en-US"/>
              </w:rPr>
              <w:t>This will overwrite 2.24</w:t>
            </w:r>
          </w:p>
          <w:p w:rsidR="00F941A1" w:rsidRPr="00D411D3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F941A1" w:rsidRDefault="00F941A1" w:rsidP="00F941A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SHAR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(Shared)</w:t>
            </w:r>
          </w:p>
          <w:p w:rsidR="00F941A1" w:rsidRDefault="00F941A1" w:rsidP="00F941A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DEBT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Debtor)</w:t>
            </w:r>
          </w:p>
          <w:p w:rsidR="00F941A1" w:rsidRDefault="00F941A1" w:rsidP="00F941A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CRED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Creditor)</w:t>
            </w:r>
          </w:p>
          <w:p w:rsidR="009F2410" w:rsidRPr="000E76A9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SLEV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(Service level)</w:t>
            </w: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  <w:shd w:val="clear" w:color="auto" w:fill="DAEEF3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r.</w:t>
            </w:r>
          </w:p>
        </w:tc>
        <w:tc>
          <w:tcPr>
            <w:tcW w:w="2268" w:type="dxa"/>
          </w:tcPr>
          <w:p w:rsidR="00F941A1" w:rsidRDefault="00F941A1" w:rsidP="00F941A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F941A1" w:rsidRDefault="00F941A1" w:rsidP="00F941A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F941A1" w:rsidRPr="00D411D3" w:rsidRDefault="00F941A1" w:rsidP="00F941A1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23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  <w:shd w:val="clear" w:color="auto" w:fill="DAEEF3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its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F941A1" w:rsidRPr="00244821" w:rsidRDefault="00F941A1" w:rsidP="00F941A1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7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3A104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97" w:right="4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AA0572" w:rsidRDefault="00AA0572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9F2410" w:rsidRPr="00244821" w:rsidRDefault="009F2410" w:rsidP="00DE28B6">
            <w:pPr>
              <w:spacing w:after="0" w:line="240" w:lineRule="auto"/>
              <w:ind w:left="97" w:right="18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lrS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97" w:right="23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lrS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134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3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AA0572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m, in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AA0572" w:rsidP="00DE28B6">
            <w:pPr>
              <w:spacing w:after="0" w:line="240" w:lineRule="auto"/>
              <w:ind w:right="7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  <w:shd w:val="clear" w:color="auto" w:fill="DAEEF3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F941A1" w:rsidRPr="00244821" w:rsidRDefault="00F941A1" w:rsidP="00F941A1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54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109" w:right="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F941A1" w:rsidRPr="00244821" w:rsidRDefault="00F941A1" w:rsidP="00F941A1">
            <w:pPr>
              <w:spacing w:after="0" w:line="240" w:lineRule="auto"/>
              <w:ind w:left="109" w:right="23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941A1" w:rsidRPr="00244821" w:rsidRDefault="00FA524E" w:rsidP="00F941A1">
            <w:pPr>
              <w:spacing w:after="0" w:line="240" w:lineRule="auto"/>
              <w:ind w:right="77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109" w:right="77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  <w:shd w:val="clear" w:color="auto" w:fill="DAEEF3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  <w:shd w:val="clear" w:color="auto" w:fill="DAEEF3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F941A1" w:rsidRPr="00244821" w:rsidRDefault="00F941A1" w:rsidP="00F941A1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F941A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R7</w:t>
            </w:r>
          </w:p>
          <w:p w:rsidR="00F941A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2.80 is present, then “CHK” in 2.2 is not allowed</w:t>
            </w:r>
          </w:p>
          <w:p w:rsidR="00F941A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F941A1" w:rsidRDefault="00F941A1" w:rsidP="00F941A1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F941A1" w:rsidRDefault="00F941A1" w:rsidP="00F941A1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2.80 must be present</w:t>
            </w:r>
          </w:p>
          <w:p w:rsidR="00F941A1" w:rsidRDefault="00F941A1" w:rsidP="00F941A1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“TRF” and 2.79 is not present.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AA0572" w:rsidRPr="00244821" w:rsidRDefault="00AA0572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6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38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AA0572" w:rsidRPr="00244821" w:rsidRDefault="00AA0572" w:rsidP="00DE28B6">
            <w:pPr>
              <w:spacing w:after="0" w:line="240" w:lineRule="auto"/>
              <w:ind w:right="38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rPr>
                <w:rFonts w:ascii="Verdana" w:hAnsi="Verdana" w:cs="Arial"/>
                <w:sz w:val="16"/>
                <w:szCs w:val="16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count no.</w:t>
            </w: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F941A1" w:rsidRPr="00244821" w:rsidRDefault="00FA524E" w:rsidP="00F941A1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F941A1" w:rsidRPr="00244821" w:rsidTr="00D56DE5">
        <w:tc>
          <w:tcPr>
            <w:tcW w:w="815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F941A1" w:rsidRPr="00244821" w:rsidRDefault="00F941A1" w:rsidP="00F941A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941A1" w:rsidRPr="00244821" w:rsidRDefault="00F941A1" w:rsidP="00F941A1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941A1" w:rsidRPr="00244821" w:rsidRDefault="00AA0572" w:rsidP="00F941A1">
            <w:pPr>
              <w:spacing w:after="0" w:line="240" w:lineRule="auto"/>
              <w:ind w:right="15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F941A1" w:rsidRPr="00244821" w:rsidRDefault="00F941A1" w:rsidP="00F941A1">
            <w:pPr>
              <w:spacing w:after="0" w:line="240" w:lineRule="auto"/>
              <w:ind w:left="97" w:right="15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F941A1" w:rsidRPr="00244821" w:rsidRDefault="00F941A1" w:rsidP="00F941A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 xml:space="preserve">    ”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BBAN</w:t>
            </w:r>
            <w:r>
              <w:rPr>
                <w:rFonts w:ascii="Verdana" w:hAnsi="Verdana" w:cs="Arial"/>
                <w:spacing w:val="-1"/>
                <w:sz w:val="16"/>
                <w:szCs w:val="16"/>
              </w:rPr>
              <w:t>”</w:t>
            </w:r>
          </w:p>
        </w:tc>
      </w:tr>
      <w:tr w:rsidR="009F2410" w:rsidRPr="00480177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480177" w:rsidRDefault="00480177" w:rsidP="0048017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48017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AA0572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Default="009F2410" w:rsidP="00DE28B6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AA0572" w:rsidRPr="00244821" w:rsidRDefault="00AA0572" w:rsidP="00DE28B6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480177" w:rsidRDefault="009F2410" w:rsidP="00DE28B6">
            <w:pPr>
              <w:spacing w:after="0" w:line="240" w:lineRule="auto"/>
              <w:ind w:left="95" w:right="103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480177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AA0572" w:rsidRPr="00244821" w:rsidRDefault="00FA524E" w:rsidP="00AA0572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</w:p>
          <w:p w:rsidR="009F2410" w:rsidRDefault="009F2410" w:rsidP="00DE28B6">
            <w:pPr>
              <w:spacing w:after="0" w:line="240" w:lineRule="auto"/>
              <w:ind w:left="97" w:right="5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mer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agree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AA0572" w:rsidRPr="00244821" w:rsidRDefault="00AA0572" w:rsidP="00DE28B6">
            <w:pPr>
              <w:spacing w:after="0" w:line="240" w:lineRule="auto"/>
              <w:ind w:left="97" w:right="555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AA0572" w:rsidRPr="00244821" w:rsidRDefault="00AA0572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58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A0572" w:rsidRPr="00244821" w:rsidRDefault="00AA0572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480177" w:rsidRPr="00244821" w:rsidRDefault="00480177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FA524E" w:rsidP="00DE28B6">
            <w:pPr>
              <w:spacing w:after="0" w:line="240" w:lineRule="auto"/>
              <w:ind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FA524E" w:rsidP="00DE28B6">
            <w:pPr>
              <w:spacing w:after="0" w:line="240" w:lineRule="auto"/>
              <w:ind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2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m.</w:t>
            </w:r>
          </w:p>
        </w:tc>
        <w:tc>
          <w:tcPr>
            <w:tcW w:w="2268" w:type="dxa"/>
          </w:tcPr>
          <w:p w:rsidR="009F2410" w:rsidRPr="00244821" w:rsidRDefault="0097679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  <w:r w:rsidR="00F941A1">
              <w:rPr>
                <w:rFonts w:ascii="Verdana" w:hAnsi="Verdana" w:cs="Arial"/>
                <w:sz w:val="16"/>
                <w:szCs w:val="16"/>
              </w:rPr>
              <w:t xml:space="preserve"> lines each 35 char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12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0F4AF7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erredDo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F4AF7" w:rsidRDefault="000F4AF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FA524E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0F4AF7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F7E6F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F4AF7" w:rsidRDefault="000F4AF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FA524E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5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F7E6F" w:rsidRPr="009B0330" w:rsidRDefault="002F7E6F" w:rsidP="002F7E6F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DEBI </w:t>
            </w:r>
          </w:p>
          <w:p w:rsidR="002F7E6F" w:rsidRDefault="002F7E6F" w:rsidP="002F7E6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(Debtors Id of the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Payment)</w:t>
            </w:r>
          </w:p>
          <w:p w:rsidR="002F7E6F" w:rsidRPr="009B0330" w:rsidRDefault="002F7E6F" w:rsidP="002F7E6F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PRIM </w:t>
            </w:r>
          </w:p>
          <w:p w:rsidR="002F7E6F" w:rsidRDefault="002F7E6F" w:rsidP="002F7E6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(PrimaryReference)</w:t>
            </w:r>
          </w:p>
          <w:p w:rsidR="002F7E6F" w:rsidRPr="009B0330" w:rsidRDefault="002F7E6F" w:rsidP="002F7E6F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CRED </w:t>
            </w:r>
          </w:p>
          <w:p w:rsidR="002F7E6F" w:rsidRPr="009B0330" w:rsidRDefault="002F7E6F" w:rsidP="002F7E6F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(Creditors Id of debtor)</w:t>
            </w:r>
          </w:p>
          <w:p w:rsidR="009F2410" w:rsidRPr="002F7E6F" w:rsidRDefault="009F2410" w:rsidP="00DE28B6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4779D" w:rsidRDefault="0024779D" w:rsidP="00244821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9F2410" w:rsidRPr="00244821" w:rsidRDefault="009F2410" w:rsidP="00DE28B6">
            <w:pPr>
              <w:spacing w:after="0" w:line="240" w:lineRule="auto"/>
              <w:ind w:left="97" w:right="43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13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FA524E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779D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F4AF7" w:rsidRDefault="000F4AF7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FA524E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9F2410" w:rsidRPr="00244821" w:rsidRDefault="009F2410">
      <w:pPr>
        <w:rPr>
          <w:rFonts w:ascii="Verdana" w:hAnsi="Verdana"/>
          <w:sz w:val="16"/>
          <w:szCs w:val="16"/>
        </w:rPr>
      </w:pPr>
    </w:p>
    <w:sectPr w:rsidR="009F2410" w:rsidRPr="00244821" w:rsidSect="009F2410">
      <w:headerReference w:type="default" r:id="rId8"/>
      <w:footerReference w:type="default" r:id="rId9"/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CFD" w:rsidRDefault="008E5CFD" w:rsidP="00C5380F">
      <w:pPr>
        <w:spacing w:after="0" w:line="240" w:lineRule="auto"/>
      </w:pPr>
      <w:r>
        <w:separator/>
      </w:r>
    </w:p>
  </w:endnote>
  <w:endnote w:type="continuationSeparator" w:id="0">
    <w:p w:rsidR="008E5CFD" w:rsidRDefault="008E5CFD" w:rsidP="00C53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80F" w:rsidRDefault="00C5380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5328">
      <w:rPr>
        <w:noProof/>
      </w:rPr>
      <w:t>2</w:t>
    </w:r>
    <w:r>
      <w:fldChar w:fldCharType="end"/>
    </w:r>
  </w:p>
  <w:p w:rsidR="00C5380F" w:rsidRDefault="00C538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CFD" w:rsidRDefault="008E5CFD" w:rsidP="00C5380F">
      <w:pPr>
        <w:spacing w:after="0" w:line="240" w:lineRule="auto"/>
      </w:pPr>
      <w:r>
        <w:separator/>
      </w:r>
    </w:p>
  </w:footnote>
  <w:footnote w:type="continuationSeparator" w:id="0">
    <w:p w:rsidR="008E5CFD" w:rsidRDefault="008E5CFD" w:rsidP="00C53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80F" w:rsidRDefault="00235328">
    <w:pPr>
      <w:pStyle w:val="Header"/>
    </w:pPr>
    <w:r>
      <w:rPr>
        <w:noProof/>
        <w:lang w:eastAsia="da-DK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156210</wp:posOffset>
          </wp:positionH>
          <wp:positionV relativeFrom="paragraph">
            <wp:posOffset>-240665</wp:posOffset>
          </wp:positionV>
          <wp:extent cx="1217295" cy="365760"/>
          <wp:effectExtent l="0" t="0" r="0" b="0"/>
          <wp:wrapNone/>
          <wp:docPr id="1" name="Bille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23B72"/>
    <w:multiLevelType w:val="hybridMultilevel"/>
    <w:tmpl w:val="99C6AE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10"/>
    <w:rsid w:val="0000236A"/>
    <w:rsid w:val="000A1C5C"/>
    <w:rsid w:val="000D07AF"/>
    <w:rsid w:val="000E5EB2"/>
    <w:rsid w:val="000E76A9"/>
    <w:rsid w:val="000F4AF7"/>
    <w:rsid w:val="00122EA3"/>
    <w:rsid w:val="00133220"/>
    <w:rsid w:val="001C6255"/>
    <w:rsid w:val="001F1FA8"/>
    <w:rsid w:val="00235328"/>
    <w:rsid w:val="00244821"/>
    <w:rsid w:val="0024779D"/>
    <w:rsid w:val="00263EEA"/>
    <w:rsid w:val="00295B4B"/>
    <w:rsid w:val="002F693A"/>
    <w:rsid w:val="002F7E6F"/>
    <w:rsid w:val="003735AA"/>
    <w:rsid w:val="003A104A"/>
    <w:rsid w:val="003E7CE4"/>
    <w:rsid w:val="00412B23"/>
    <w:rsid w:val="004223BA"/>
    <w:rsid w:val="004662B9"/>
    <w:rsid w:val="00480177"/>
    <w:rsid w:val="004950ED"/>
    <w:rsid w:val="004B2132"/>
    <w:rsid w:val="00500C1A"/>
    <w:rsid w:val="005305DD"/>
    <w:rsid w:val="00604844"/>
    <w:rsid w:val="00726308"/>
    <w:rsid w:val="007C2589"/>
    <w:rsid w:val="00822186"/>
    <w:rsid w:val="00843732"/>
    <w:rsid w:val="0085467C"/>
    <w:rsid w:val="008A5848"/>
    <w:rsid w:val="008E5CFD"/>
    <w:rsid w:val="00976797"/>
    <w:rsid w:val="009A482A"/>
    <w:rsid w:val="009F2410"/>
    <w:rsid w:val="00A31805"/>
    <w:rsid w:val="00AA0572"/>
    <w:rsid w:val="00AD4911"/>
    <w:rsid w:val="00AE42BA"/>
    <w:rsid w:val="00B17DDB"/>
    <w:rsid w:val="00B5224B"/>
    <w:rsid w:val="00BE1809"/>
    <w:rsid w:val="00C5380F"/>
    <w:rsid w:val="00D56DE5"/>
    <w:rsid w:val="00DE28B6"/>
    <w:rsid w:val="00E242ED"/>
    <w:rsid w:val="00E46447"/>
    <w:rsid w:val="00EB016E"/>
    <w:rsid w:val="00F03760"/>
    <w:rsid w:val="00F77357"/>
    <w:rsid w:val="00F941A1"/>
    <w:rsid w:val="00FA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CE35DCE7-F37F-4A92-977F-60F1BC8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41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F2410"/>
    <w:pPr>
      <w:keepNext/>
      <w:spacing w:before="280" w:after="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2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F241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semiHidden/>
    <w:rsid w:val="009F24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241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9F2410"/>
    <w:rPr>
      <w:rFonts w:ascii="Calibri" w:eastAsia="Calibri" w:hAnsi="Calibri" w:cs="Times New Roman"/>
    </w:rPr>
  </w:style>
  <w:style w:type="character" w:customStyle="1" w:styleId="Heading1Char">
    <w:name w:val="Heading 1 Char"/>
    <w:link w:val="Heading1"/>
    <w:rsid w:val="009F2410"/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paragraph" w:customStyle="1" w:styleId="Default">
    <w:name w:val="Default"/>
    <w:rsid w:val="002F7E6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D0DEA-556F-4DDB-AB23-7D483F44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3CBA802.dotm</Template>
  <TotalTime>0</TotalTime>
  <Pages>4</Pages>
  <Words>3667</Words>
  <Characters>22372</Characters>
  <Application>Microsoft Office Word</Application>
  <DocSecurity>0</DocSecurity>
  <Lines>186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Bankdata</Company>
  <LinksUpToDate>false</LinksUpToDate>
  <CharactersWithSpaces>25988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bdumrs</dc:creator>
  <cp:keywords/>
  <cp:lastModifiedBy>Kim Brun Jørgensen</cp:lastModifiedBy>
  <cp:revision>2</cp:revision>
  <dcterms:created xsi:type="dcterms:W3CDTF">2021-01-27T13:56:00Z</dcterms:created>
  <dcterms:modified xsi:type="dcterms:W3CDTF">2021-01-27T13:56:00Z</dcterms:modified>
</cp:coreProperties>
</file>